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0D356" w14:textId="4CF2F46E" w:rsidR="000B5FF2" w:rsidRPr="003442A3" w:rsidRDefault="005D499A" w:rsidP="003442A3">
      <w:pPr>
        <w:pStyle w:val="Pavadinimas"/>
        <w:jc w:val="center"/>
        <w:rPr>
          <w:rFonts w:ascii="Times New Roman" w:hAnsi="Times New Roman" w:cs="Times New Roman"/>
          <w:color w:val="0070C0"/>
          <w:sz w:val="28"/>
          <w:szCs w:val="28"/>
          <w:lang w:val="lt-LT"/>
        </w:rPr>
      </w:pPr>
      <w:bookmarkStart w:id="0" w:name="_Hlk92785659"/>
      <w:r w:rsidRPr="003442A3">
        <w:rPr>
          <w:rFonts w:ascii="Times New Roman" w:hAnsi="Times New Roman" w:cs="Times New Roman"/>
          <w:color w:val="0070C0"/>
          <w:sz w:val="28"/>
          <w:szCs w:val="28"/>
        </w:rPr>
        <w:t xml:space="preserve">Kvietimas suteikti rinkos konsultaciją </w:t>
      </w:r>
      <w:r w:rsidR="00641336" w:rsidRPr="003442A3">
        <w:rPr>
          <w:rFonts w:ascii="Times New Roman" w:hAnsi="Times New Roman" w:cs="Times New Roman"/>
          <w:color w:val="0070C0"/>
          <w:sz w:val="28"/>
          <w:szCs w:val="28"/>
        </w:rPr>
        <w:t>V</w:t>
      </w:r>
      <w:r w:rsidR="00641336" w:rsidRPr="003442A3">
        <w:rPr>
          <w:rFonts w:ascii="Times New Roman" w:hAnsi="Times New Roman" w:cs="Times New Roman"/>
          <w:color w:val="0070C0"/>
          <w:sz w:val="28"/>
          <w:szCs w:val="28"/>
          <w:lang w:val="lt-LT"/>
        </w:rPr>
        <w:t>ŠĮ</w:t>
      </w:r>
      <w:r w:rsidR="007B4608" w:rsidRPr="003442A3">
        <w:rPr>
          <w:rFonts w:ascii="Times New Roman" w:hAnsi="Times New Roman" w:cs="Times New Roman"/>
          <w:color w:val="0070C0"/>
          <w:sz w:val="28"/>
          <w:szCs w:val="28"/>
          <w:lang w:val="lt-LT"/>
        </w:rPr>
        <w:t xml:space="preserve"> KELMĖS LIGONINĖS </w:t>
      </w:r>
      <w:r w:rsidR="00641336" w:rsidRPr="003442A3">
        <w:rPr>
          <w:rFonts w:ascii="Times New Roman" w:hAnsi="Times New Roman" w:cs="Times New Roman"/>
          <w:color w:val="0070C0"/>
          <w:sz w:val="28"/>
          <w:szCs w:val="28"/>
          <w:lang w:val="lt-LT"/>
        </w:rPr>
        <w:t>PLANUOJAMAME</w:t>
      </w:r>
    </w:p>
    <w:p w14:paraId="05A70177" w14:textId="1C98426B" w:rsidR="003442A3" w:rsidRPr="00351AF6" w:rsidRDefault="005D499A" w:rsidP="00351AF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3442A3">
        <w:rPr>
          <w:rFonts w:ascii="Times New Roman" w:hAnsi="Times New Roman" w:cs="Times New Roman"/>
          <w:color w:val="0070C0"/>
          <w:sz w:val="32"/>
          <w:szCs w:val="32"/>
        </w:rPr>
        <w:t>„</w:t>
      </w:r>
      <w:r w:rsidR="00A142B2" w:rsidRPr="003442A3">
        <w:rPr>
          <w:rFonts w:ascii="Times New Roman" w:hAnsi="Times New Roman" w:cs="Times New Roman"/>
          <w:b/>
          <w:caps/>
          <w:color w:val="0070C0"/>
          <w:sz w:val="32"/>
          <w:szCs w:val="32"/>
        </w:rPr>
        <w:t xml:space="preserve"> </w:t>
      </w:r>
      <w:r w:rsidR="00351AF6">
        <w:rPr>
          <w:rFonts w:ascii="Times New Roman" w:hAnsi="Times New Roman" w:cs="Times New Roman"/>
          <w:b/>
          <w:caps/>
          <w:color w:val="0070C0"/>
          <w:sz w:val="32"/>
          <w:szCs w:val="32"/>
        </w:rPr>
        <w:t>FIZINĖS MEDICINOS IR REABILITACIJOS ĮRANGA</w:t>
      </w:r>
      <w:r w:rsidR="003442A3" w:rsidRPr="003442A3">
        <w:rPr>
          <w:rFonts w:ascii="Times New Roman" w:hAnsi="Times New Roman" w:cs="Times New Roman"/>
          <w:b/>
          <w:caps/>
          <w:color w:val="0070C0"/>
          <w:sz w:val="32"/>
          <w:szCs w:val="32"/>
        </w:rPr>
        <w:t xml:space="preserve"> </w:t>
      </w:r>
      <w:r w:rsidR="0064630D" w:rsidRPr="003442A3">
        <w:rPr>
          <w:rFonts w:ascii="Times New Roman" w:hAnsi="Times New Roman" w:cs="Times New Roman"/>
          <w:b/>
          <w:bCs/>
          <w:caps/>
          <w:color w:val="0070C0"/>
          <w:sz w:val="32"/>
          <w:szCs w:val="32"/>
          <w:lang w:eastAsia="en-US"/>
        </w:rPr>
        <w:t xml:space="preserve">“ </w:t>
      </w:r>
      <w:r w:rsidR="003442A3" w:rsidRPr="003442A3">
        <w:rPr>
          <w:rFonts w:ascii="Times New Roman" w:hAnsi="Times New Roman" w:cs="Times New Roman"/>
          <w:color w:val="0070C0"/>
          <w:sz w:val="32"/>
          <w:szCs w:val="32"/>
        </w:rPr>
        <w:t>VIEŠAJAME PIRKIME</w:t>
      </w:r>
    </w:p>
    <w:p w14:paraId="7A09AE61" w14:textId="77777777" w:rsidR="003442A3" w:rsidRPr="0064630D" w:rsidRDefault="003442A3" w:rsidP="005D499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28351F" w14:textId="6B17BBD2" w:rsidR="006164CF" w:rsidRPr="00A142B2" w:rsidRDefault="003237BB" w:rsidP="00A142B2">
      <w:pPr>
        <w:spacing w:after="0" w:line="240" w:lineRule="auto"/>
        <w:jc w:val="both"/>
        <w:rPr>
          <w:b/>
          <w:caps/>
          <w:szCs w:val="24"/>
        </w:rPr>
      </w:pPr>
      <w:r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Kviečiame </w:t>
      </w:r>
      <w:r w:rsidR="00075862"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>tiekėj</w:t>
      </w:r>
      <w:r w:rsidR="00250519"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 </w:t>
      </w:r>
      <w:r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>suteikti rinkos konsultacij</w:t>
      </w:r>
      <w:r w:rsidR="00A84B09"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="006164CF"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10C9"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</w:t>
      </w:r>
      <w:r w:rsidR="001110C9" w:rsidRPr="006463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212E45" w:rsidRPr="006463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</w:t>
      </w:r>
      <w:r w:rsidR="001110C9" w:rsidRPr="006463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m. </w:t>
      </w:r>
      <w:r w:rsidR="00CE57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birželio 11</w:t>
      </w:r>
      <w:r w:rsidR="001431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D217E" w:rsidRPr="006463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 w:rsidR="001D217E"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10C9"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54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 </w:t>
      </w:r>
      <w:r w:rsidR="00C86091"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>val</w:t>
      </w:r>
      <w:r w:rsidR="00A72A6A"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86091"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64CF" w:rsidRPr="0064630D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r w:rsidR="006164CF" w:rsidRPr="006463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planuojam</w:t>
      </w:r>
      <w:r w:rsidR="00A722E1" w:rsidRPr="006463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</w:t>
      </w:r>
      <w:r w:rsidR="005114D2" w:rsidRPr="006463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6164CF" w:rsidRPr="006463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įsigyti </w:t>
      </w:r>
      <w:r w:rsidR="00351AF6">
        <w:rPr>
          <w:rFonts w:ascii="Times New Roman" w:hAnsi="Times New Roman" w:cs="Times New Roman"/>
          <w:b/>
          <w:sz w:val="24"/>
          <w:szCs w:val="24"/>
        </w:rPr>
        <w:t>fizinės medicinos ir reabilitacijos įrangos</w:t>
      </w:r>
      <w:r w:rsidR="003442A3" w:rsidRPr="003442A3">
        <w:rPr>
          <w:b/>
          <w:sz w:val="14"/>
          <w:szCs w:val="24"/>
        </w:rPr>
        <w:t xml:space="preserve"> </w:t>
      </w:r>
      <w:r w:rsidR="00E8045E" w:rsidRPr="0064630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 xml:space="preserve">, </w:t>
      </w:r>
      <w:r w:rsidR="006164CF" w:rsidRPr="006463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</w:t>
      </w:r>
      <w:r w:rsidR="001079E5" w:rsidRPr="006463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io</w:t>
      </w:r>
      <w:r w:rsidR="00A142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6164CF" w:rsidRPr="006463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64CF" w:rsidRPr="0064630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preliminari</w:t>
      </w:r>
      <w:r w:rsidR="00351AF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os</w:t>
      </w:r>
      <w:r w:rsidR="006164CF" w:rsidRPr="006463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techninė</w:t>
      </w:r>
      <w:r w:rsidR="00351A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 specifikacijos pateikiamos</w:t>
      </w:r>
      <w:r w:rsidR="005114D2" w:rsidRPr="006463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045E" w:rsidRPr="006463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</w:t>
      </w:r>
      <w:r w:rsidR="00351A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-4</w:t>
      </w:r>
      <w:r w:rsidR="00E8045E" w:rsidRPr="006463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164CF" w:rsidRPr="006463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pried</w:t>
      </w:r>
      <w:r w:rsidR="00351A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uose</w:t>
      </w:r>
      <w:r w:rsidR="007B4608" w:rsidRPr="006463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538AC3A0" w14:textId="77777777" w:rsidR="00225C41" w:rsidRPr="005D499A" w:rsidRDefault="00225C41" w:rsidP="00F430AD">
      <w:pPr>
        <w:pStyle w:val="Antrat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5B9BD5" w:themeColor="accent1"/>
          <w:szCs w:val="24"/>
        </w:rPr>
      </w:pPr>
      <w:r w:rsidRPr="005D499A">
        <w:rPr>
          <w:rFonts w:ascii="Times New Roman" w:hAnsi="Times New Roman" w:cs="Times New Roman"/>
          <w:color w:val="5B9BD5" w:themeColor="accent1"/>
          <w:lang w:eastAsia="en-US"/>
        </w:rPr>
        <w:t>Konsultacijos tikslas:</w:t>
      </w:r>
      <w:r w:rsidR="00F430AD">
        <w:rPr>
          <w:rFonts w:ascii="Times New Roman" w:hAnsi="Times New Roman" w:cs="Times New Roman"/>
          <w:color w:val="5B9BD5" w:themeColor="accent1"/>
          <w:lang w:eastAsia="en-US"/>
        </w:rPr>
        <w:tab/>
      </w:r>
    </w:p>
    <w:p w14:paraId="0D7FA80C" w14:textId="77777777" w:rsidR="00225C41" w:rsidRPr="001D2F60" w:rsidRDefault="00225C41" w:rsidP="00225C41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atitinkančią prekę efektyviausiu ir racionaliausiu būdu. </w:t>
      </w:r>
    </w:p>
    <w:p w14:paraId="755E7C71" w14:textId="77777777" w:rsidR="00A84B09" w:rsidRDefault="00F50C96" w:rsidP="003C1A70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onsultacija vykdoma vadovaujantis Lietuvos Respublikos viešųjų pirkimų įstatymo 27 straipsniu Centrinės viešųjų pirkimų informacinės sistemos priemonėmis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(CVP IS) </w:t>
      </w:r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Viešųjų pirkimų tarnybos nustatyta tvarka.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Tiekėjai</w:t>
      </w:r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kviečiami pateikti atsakymus į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žemiau </w:t>
      </w:r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pateiktus klausimus, savo siūlymus ir rekomendacijas.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Rinkos konsultaciją prašome pateikti pasinaudojant CVP IS susirašinėjimo funkcija: atsiųsti pranešimą su prisegta žemiau pateikiamos formos lentele su atsakymais.</w:t>
      </w:r>
    </w:p>
    <w:p w14:paraId="44D90212" w14:textId="77777777" w:rsidR="001D2F60" w:rsidRPr="00F24A26" w:rsidRDefault="001D2F60" w:rsidP="00E0000D">
      <w:pPr>
        <w:spacing w:before="120"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</w:p>
    <w:p w14:paraId="543152AA" w14:textId="77777777" w:rsidR="00D7622C" w:rsidRDefault="00D7622C" w:rsidP="00D7622C">
      <w:pPr>
        <w:pStyle w:val="a"/>
        <w:tabs>
          <w:tab w:val="left" w:pos="560"/>
        </w:tabs>
        <w:spacing w:line="240" w:lineRule="auto"/>
        <w:jc w:val="both"/>
        <w:rPr>
          <w:rStyle w:val="CharStyle6"/>
          <w:sz w:val="24"/>
          <w:szCs w:val="24"/>
          <w:highlight w:val="white"/>
        </w:rPr>
      </w:pPr>
      <w:r>
        <w:rPr>
          <w:rStyle w:val="CharStyle6"/>
          <w:sz w:val="24"/>
          <w:szCs w:val="24"/>
          <w:highlight w:val="white"/>
        </w:rPr>
        <w:t xml:space="preserve">Perkančioji organizacija neplanuos susitikimų su rinkos dalyviais. </w:t>
      </w:r>
      <w:r w:rsidRPr="00C8068A">
        <w:rPr>
          <w:rStyle w:val="CharStyle6"/>
          <w:b/>
          <w:bCs/>
          <w:sz w:val="24"/>
          <w:szCs w:val="24"/>
          <w:highlight w:val="white"/>
        </w:rPr>
        <w:t>Rinkos konsultacijos vykdymo metu bus atsižvelgta tik į raštu rinkos dalyvių pateiktas pastabas</w:t>
      </w:r>
      <w:r>
        <w:rPr>
          <w:rStyle w:val="CharStyle6"/>
          <w:sz w:val="24"/>
          <w:szCs w:val="24"/>
          <w:highlight w:val="white"/>
        </w:rPr>
        <w:t xml:space="preserve">. </w:t>
      </w:r>
    </w:p>
    <w:p w14:paraId="5DF5421A" w14:textId="109E910A" w:rsidR="004C67DD" w:rsidRPr="00EC6AE5" w:rsidRDefault="0024740E" w:rsidP="00EC6AE5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Tiekėjo pateikti atsakymai, įskaitant </w:t>
      </w:r>
      <w:r w:rsidRPr="0024740E">
        <w:rPr>
          <w:rFonts w:ascii="Times New Roman" w:hAnsi="Times New Roman" w:cs="Times New Roman"/>
          <w:color w:val="000000" w:themeColor="text1"/>
          <w:sz w:val="24"/>
          <w:szCs w:val="24"/>
        </w:rPr>
        <w:t>kain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ą,</w:t>
      </w:r>
      <w:r w:rsidRPr="002474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nelaikytini pasiūlymu ir bus naudojami tik rinkos tyrimo tikslais, siekiant tinkamai pasirengti būsimam pirkimui.</w:t>
      </w:r>
    </w:p>
    <w:p w14:paraId="24F5C4C1" w14:textId="77777777" w:rsidR="007539C3" w:rsidRDefault="00075AAF" w:rsidP="004C67D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5B9BD5" w:themeColor="accent1"/>
          <w:sz w:val="24"/>
          <w:szCs w:val="24"/>
        </w:rPr>
      </w:pPr>
      <w:r>
        <w:rPr>
          <w:rFonts w:ascii="Times New Roman" w:hAnsi="Times New Roman" w:cs="Times New Roman"/>
          <w:b/>
          <w:color w:val="5B9BD5" w:themeColor="accent1"/>
          <w:sz w:val="24"/>
          <w:szCs w:val="24"/>
        </w:rPr>
        <w:t>P</w:t>
      </w:r>
      <w:r w:rsidR="001D2F60" w:rsidRPr="000C22ED">
        <w:rPr>
          <w:rFonts w:ascii="Times New Roman" w:hAnsi="Times New Roman" w:cs="Times New Roman"/>
          <w:b/>
          <w:color w:val="5B9BD5" w:themeColor="accent1"/>
          <w:sz w:val="24"/>
          <w:szCs w:val="24"/>
        </w:rPr>
        <w:t>rašome atsakyti į šiuos klausimus:</w:t>
      </w:r>
    </w:p>
    <w:tbl>
      <w:tblPr>
        <w:tblStyle w:val="4tinkleliolentel-1parykinimas"/>
        <w:tblW w:w="11477" w:type="dxa"/>
        <w:jc w:val="center"/>
        <w:tblLook w:val="04A0" w:firstRow="1" w:lastRow="0" w:firstColumn="1" w:lastColumn="0" w:noHBand="0" w:noVBand="1"/>
      </w:tblPr>
      <w:tblGrid>
        <w:gridCol w:w="1267"/>
        <w:gridCol w:w="6286"/>
        <w:gridCol w:w="2305"/>
        <w:gridCol w:w="1619"/>
      </w:tblGrid>
      <w:tr w:rsidR="003B6F66" w:rsidRPr="00A75FB5" w14:paraId="39885C8E" w14:textId="77777777" w:rsidTr="00351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0389DA69" w14:textId="77777777" w:rsidR="003B6F66" w:rsidRPr="00A75FB5" w:rsidRDefault="003B6F66" w:rsidP="00E235AF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75FB5">
              <w:rPr>
                <w:rFonts w:ascii="Times New Roman"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6286" w:type="dxa"/>
          </w:tcPr>
          <w:p w14:paraId="5A8CADC2" w14:textId="77777777" w:rsidR="003B6F66" w:rsidRPr="00A75FB5" w:rsidRDefault="003B6F66" w:rsidP="00E235A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75FB5">
              <w:rPr>
                <w:rFonts w:ascii="Times New Roman" w:hAnsi="Times New Roman" w:cs="Times New Roman"/>
                <w:sz w:val="22"/>
                <w:szCs w:val="22"/>
              </w:rPr>
              <w:t>Klausimas</w:t>
            </w:r>
          </w:p>
        </w:tc>
        <w:tc>
          <w:tcPr>
            <w:tcW w:w="2305" w:type="dxa"/>
          </w:tcPr>
          <w:p w14:paraId="61F2CD7B" w14:textId="77777777" w:rsidR="003B6F66" w:rsidRPr="00A75FB5" w:rsidRDefault="003B6F66" w:rsidP="00E235A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75FB5">
              <w:rPr>
                <w:rFonts w:ascii="Times New Roman" w:hAnsi="Times New Roman" w:cs="Times New Roman"/>
                <w:sz w:val="22"/>
                <w:szCs w:val="22"/>
              </w:rPr>
              <w:t>Tiekėjo atsakymas</w:t>
            </w:r>
          </w:p>
        </w:tc>
        <w:tc>
          <w:tcPr>
            <w:tcW w:w="1619" w:type="dxa"/>
          </w:tcPr>
          <w:p w14:paraId="3AC1D800" w14:textId="77777777" w:rsidR="003B6F66" w:rsidRPr="00A75FB5" w:rsidRDefault="003B6F66" w:rsidP="00E235A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Konfidencialu</w:t>
            </w:r>
            <w:r>
              <w:rPr>
                <w:rStyle w:val="Puslapioinaosnuoroda"/>
                <w:rFonts w:ascii="Times New Roman" w:hAnsi="Times New Roman" w:cs="Times New Roman"/>
                <w:sz w:val="22"/>
                <w:szCs w:val="22"/>
              </w:rPr>
              <w:footnoteReference w:id="1"/>
            </w:r>
          </w:p>
        </w:tc>
      </w:tr>
      <w:tr w:rsidR="003B6F66" w:rsidRPr="007539C3" w14:paraId="64EB13AB" w14:textId="77777777" w:rsidTr="00351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3F538449" w14:textId="77777777" w:rsidR="003B6F66" w:rsidRPr="007539C3" w:rsidRDefault="003B6F66" w:rsidP="00E235AF">
            <w:pPr>
              <w:pStyle w:val="Sraopastraipa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6286" w:type="dxa"/>
          </w:tcPr>
          <w:p w14:paraId="0206B00D" w14:textId="77777777" w:rsidR="003B6F66" w:rsidRPr="005746EB" w:rsidRDefault="003B6F66" w:rsidP="00E235AF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 dalyvautumėte šiame pirkime?</w:t>
            </w:r>
            <w:r w:rsidR="00BA4E8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Jei </w:t>
            </w:r>
            <w:r w:rsidR="0024740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ne, kodėl?</w:t>
            </w:r>
          </w:p>
        </w:tc>
        <w:tc>
          <w:tcPr>
            <w:tcW w:w="2305" w:type="dxa"/>
          </w:tcPr>
          <w:p w14:paraId="559C99CB" w14:textId="77777777" w:rsidR="003B6F66" w:rsidRPr="007539C3" w:rsidRDefault="003B6F66" w:rsidP="00E235AF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9" w:type="dxa"/>
              </w:tcPr>
              <w:p w14:paraId="73C4EDFE" w14:textId="77777777" w:rsidR="003B6F66" w:rsidRPr="007539C3" w:rsidRDefault="003B6F66" w:rsidP="00E235AF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B6F66" w:rsidRPr="007539C3" w14:paraId="273889AA" w14:textId="77777777" w:rsidTr="00351AF6">
        <w:trPr>
          <w:trHeight w:val="8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295E84A1" w14:textId="77777777" w:rsidR="003B6F66" w:rsidRPr="007539C3" w:rsidRDefault="003B6F66" w:rsidP="00E235AF">
            <w:pPr>
              <w:pStyle w:val="Sraopastraipa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6286" w:type="dxa"/>
          </w:tcPr>
          <w:p w14:paraId="2A12D17B" w14:textId="6D65EC6D" w:rsidR="003B6F66" w:rsidRPr="005746EB" w:rsidRDefault="003B6F66" w:rsidP="00E235AF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 turite pastabų, klausimų techninės specifikacijos projektui?</w:t>
            </w:r>
          </w:p>
          <w:p w14:paraId="756C70EB" w14:textId="2E2EE069" w:rsidR="003B6F66" w:rsidRPr="00465F2F" w:rsidRDefault="003B6F66" w:rsidP="00E235AF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Kokias sąlygas papildomai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įtraukti į techninę specifikaciją arba kurių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 atsisakyti?</w:t>
            </w:r>
          </w:p>
        </w:tc>
        <w:tc>
          <w:tcPr>
            <w:tcW w:w="2305" w:type="dxa"/>
          </w:tcPr>
          <w:p w14:paraId="5C34E52D" w14:textId="77777777" w:rsidR="003B6F66" w:rsidRPr="007539C3" w:rsidRDefault="003B6F66" w:rsidP="00E235AF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9" w:type="dxa"/>
              </w:tcPr>
              <w:p w14:paraId="7448C849" w14:textId="4899EF59" w:rsidR="003B6F66" w:rsidRPr="007539C3" w:rsidRDefault="006176D0" w:rsidP="00E235AF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51AF6" w:rsidRPr="007539C3" w14:paraId="7CCFC9A8" w14:textId="77777777" w:rsidTr="00351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0539DCDA" w14:textId="77777777" w:rsidR="00351AF6" w:rsidRPr="007539C3" w:rsidRDefault="00351AF6" w:rsidP="00E235AF">
            <w:pPr>
              <w:pStyle w:val="Sraopastraipa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6286" w:type="dxa"/>
          </w:tcPr>
          <w:p w14:paraId="6943ED5A" w14:textId="77777777" w:rsidR="00351AF6" w:rsidRDefault="00351AF6" w:rsidP="00351AF6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 Jūsų nuomone</w:t>
            </w:r>
          </w:p>
          <w:p w14:paraId="6DF57A52" w14:textId="71E03140" w:rsidR="00351AF6" w:rsidRDefault="00351AF6" w:rsidP="00351AF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65F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Preliminari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pirkimo</w:t>
            </w:r>
            <w:r w:rsidRPr="00465F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kaina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EUR be PVM:</w:t>
            </w:r>
          </w:p>
          <w:p w14:paraId="17DA47FA" w14:textId="77777777" w:rsidR="00351AF6" w:rsidRPr="005746EB" w:rsidRDefault="00351AF6" w:rsidP="00E235AF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305" w:type="dxa"/>
          </w:tcPr>
          <w:p w14:paraId="2C07FED0" w14:textId="77777777" w:rsidR="00351AF6" w:rsidRPr="007539C3" w:rsidRDefault="00351AF6" w:rsidP="00E235AF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19" w:type="dxa"/>
          </w:tcPr>
          <w:p w14:paraId="49C745DB" w14:textId="77777777" w:rsidR="00351AF6" w:rsidRDefault="00351AF6" w:rsidP="00E235A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6C77" w:rsidRPr="00465F2F" w14:paraId="15E6767A" w14:textId="77777777" w:rsidTr="00351AF6">
        <w:trPr>
          <w:trHeight w:val="5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2471282A" w14:textId="4A3D5555" w:rsidR="00746C77" w:rsidRPr="007539C3" w:rsidRDefault="00351AF6" w:rsidP="00351AF6">
            <w:pPr>
              <w:pStyle w:val="Sraopastraipa"/>
              <w:spacing w:after="12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3.1.</w:t>
            </w:r>
          </w:p>
        </w:tc>
        <w:tc>
          <w:tcPr>
            <w:tcW w:w="6286" w:type="dxa"/>
          </w:tcPr>
          <w:p w14:paraId="1174B4A8" w14:textId="45433D9D" w:rsidR="00351AF6" w:rsidRDefault="00351AF6" w:rsidP="00351AF6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aps/>
                <w:color w:val="000000"/>
                <w:szCs w:val="24"/>
                <w:lang w:eastAsia="en-US"/>
              </w:rPr>
            </w:pPr>
            <w:r>
              <w:rPr>
                <w:b/>
                <w:caps/>
                <w:szCs w:val="24"/>
              </w:rPr>
              <w:t xml:space="preserve">1 dalis: </w:t>
            </w:r>
            <w:r w:rsidRPr="007E7CBE">
              <w:rPr>
                <w:b/>
                <w:bCs/>
                <w:caps/>
                <w:color w:val="000000"/>
                <w:szCs w:val="24"/>
                <w:lang w:eastAsia="en-US"/>
              </w:rPr>
              <w:t>Didelės galios lazerio terapijos aparatas</w:t>
            </w:r>
          </w:p>
          <w:p w14:paraId="472C575E" w14:textId="08BEA351" w:rsidR="00351AF6" w:rsidRPr="00A95A95" w:rsidRDefault="00351AF6" w:rsidP="00351AF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aps/>
              </w:rPr>
            </w:pPr>
          </w:p>
          <w:p w14:paraId="0538BE3C" w14:textId="4FAC74C9" w:rsidR="00351AF6" w:rsidRPr="00A95A95" w:rsidRDefault="00351AF6" w:rsidP="00351AF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aps/>
              </w:rPr>
            </w:pPr>
          </w:p>
          <w:p w14:paraId="3F9F8CCC" w14:textId="4102E64E" w:rsidR="00351AF6" w:rsidRPr="00AB36C8" w:rsidRDefault="00351AF6" w:rsidP="00351AF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aps/>
                <w:color w:val="000000"/>
                <w:szCs w:val="24"/>
                <w:lang w:eastAsia="en-US"/>
              </w:rPr>
            </w:pPr>
          </w:p>
          <w:p w14:paraId="4E95D237" w14:textId="0532A952" w:rsidR="006176D0" w:rsidRPr="00D8768F" w:rsidRDefault="006176D0" w:rsidP="006176D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aps/>
                <w:szCs w:val="24"/>
              </w:rPr>
            </w:pPr>
          </w:p>
          <w:p w14:paraId="6532E396" w14:textId="1716C2A6" w:rsidR="00746C77" w:rsidRPr="002978EA" w:rsidRDefault="00746C77" w:rsidP="002978EA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  <w:tc>
          <w:tcPr>
            <w:tcW w:w="2305" w:type="dxa"/>
          </w:tcPr>
          <w:p w14:paraId="1984E6F5" w14:textId="1A96839A" w:rsidR="00F20FF3" w:rsidRPr="007539C3" w:rsidRDefault="00351AF6" w:rsidP="00D962A9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……………..Eur be PVM</w:t>
            </w:r>
          </w:p>
        </w:tc>
        <w:tc>
          <w:tcPr>
            <w:tcW w:w="1619" w:type="dxa"/>
          </w:tcPr>
          <w:p w14:paraId="1A9D0C1D" w14:textId="446EA111" w:rsidR="005114D2" w:rsidRPr="002978EA" w:rsidRDefault="005114D2" w:rsidP="002978EA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2978EA">
              <w:rPr>
                <w:rFonts w:cs="Times New Roman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2"/>
                  <w:szCs w:val="22"/>
                </w:rPr>
                <w:id w:val="-69630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1AF6">
                  <w:rPr>
                    <w:rFonts w:ascii="MS Gothic" w:eastAsia="MS Gothic" w:hAnsi="MS Gothic" w:cs="Times New Roman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51AF6" w:rsidRPr="00465F2F" w14:paraId="31D85C9B" w14:textId="77777777" w:rsidTr="00351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2FD98EE1" w14:textId="028C2819" w:rsidR="00351AF6" w:rsidRPr="007539C3" w:rsidRDefault="00351AF6" w:rsidP="00351AF6">
            <w:pPr>
              <w:pStyle w:val="Sraopastraipa"/>
              <w:spacing w:after="12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3.2.</w:t>
            </w:r>
          </w:p>
        </w:tc>
        <w:tc>
          <w:tcPr>
            <w:tcW w:w="6286" w:type="dxa"/>
          </w:tcPr>
          <w:p w14:paraId="4C88B937" w14:textId="77777777" w:rsidR="00351AF6" w:rsidRDefault="00351AF6" w:rsidP="00351AF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b/>
                <w:bCs/>
                <w:caps/>
                <w:color w:val="000000"/>
                <w:szCs w:val="24"/>
                <w:lang w:eastAsia="en-US"/>
              </w:rPr>
              <w:t>2 dalis:</w:t>
            </w:r>
            <w:r w:rsidRPr="00A95A95">
              <w:rPr>
                <w:rFonts w:ascii="Times New Roman" w:hAnsi="Times New Roman"/>
                <w:b/>
                <w:bCs/>
                <w:caps/>
              </w:rPr>
              <w:t xml:space="preserve"> elektroterapijos aparatas</w:t>
            </w:r>
          </w:p>
          <w:p w14:paraId="484B1FDC" w14:textId="77777777" w:rsidR="00351AF6" w:rsidRDefault="00351AF6" w:rsidP="00351AF6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305" w:type="dxa"/>
          </w:tcPr>
          <w:p w14:paraId="051217C3" w14:textId="06BD368B" w:rsidR="00351AF6" w:rsidRPr="007539C3" w:rsidRDefault="00351AF6" w:rsidP="00351AF6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……………..Eur be PVM</w:t>
            </w:r>
          </w:p>
        </w:tc>
        <w:tc>
          <w:tcPr>
            <w:tcW w:w="1619" w:type="dxa"/>
          </w:tcPr>
          <w:p w14:paraId="22264957" w14:textId="374342F2" w:rsidR="00351AF6" w:rsidRPr="002978EA" w:rsidRDefault="00351AF6" w:rsidP="00351AF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2978EA">
              <w:rPr>
                <w:rFonts w:cs="Times New Roman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2"/>
                  <w:szCs w:val="22"/>
                </w:rPr>
                <w:id w:val="1423384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51AF6" w:rsidRPr="00465F2F" w14:paraId="158AE83B" w14:textId="77777777" w:rsidTr="00351AF6">
        <w:trPr>
          <w:trHeight w:val="6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2FC71354" w14:textId="77E6337D" w:rsidR="00351AF6" w:rsidRPr="007539C3" w:rsidRDefault="00351AF6" w:rsidP="00351AF6">
            <w:pPr>
              <w:pStyle w:val="Sraopastraipa"/>
              <w:spacing w:after="12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3.3.</w:t>
            </w:r>
          </w:p>
        </w:tc>
        <w:tc>
          <w:tcPr>
            <w:tcW w:w="6286" w:type="dxa"/>
          </w:tcPr>
          <w:p w14:paraId="34A71D92" w14:textId="0A2631E6" w:rsidR="006E6A29" w:rsidRDefault="00351AF6" w:rsidP="006E6A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  <w:caps/>
              </w:rPr>
              <w:t>3 dalis</w:t>
            </w:r>
            <w:r w:rsidR="006E6A29">
              <w:rPr>
                <w:rFonts w:ascii="Times New Roman" w:hAnsi="Times New Roman"/>
                <w:b/>
                <w:bCs/>
                <w:caps/>
              </w:rPr>
              <w:t>:</w:t>
            </w:r>
            <w:bookmarkStart w:id="1" w:name="_GoBack"/>
            <w:bookmarkEnd w:id="1"/>
            <w:r w:rsidRPr="00A95A95">
              <w:rPr>
                <w:rFonts w:ascii="Times New Roman" w:hAnsi="Times New Roman"/>
                <w:b/>
                <w:bCs/>
                <w:caps/>
              </w:rPr>
              <w:t xml:space="preserve"> </w:t>
            </w:r>
            <w:r w:rsidR="006E6A29">
              <w:rPr>
                <w:rFonts w:ascii="Times New Roman" w:hAnsi="Times New Roman"/>
                <w:b/>
                <w:bCs/>
                <w:caps/>
              </w:rPr>
              <w:t>kombinuotos elektroterapijos ir Ultragarso terapijos aparatas</w:t>
            </w:r>
          </w:p>
          <w:p w14:paraId="033D42FA" w14:textId="56FFF6AD" w:rsidR="00351AF6" w:rsidRDefault="00351AF6" w:rsidP="00351AF6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305" w:type="dxa"/>
          </w:tcPr>
          <w:p w14:paraId="603F32E8" w14:textId="23E21EC8" w:rsidR="00351AF6" w:rsidRPr="007539C3" w:rsidRDefault="00351AF6" w:rsidP="00351AF6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……………..Eur be PVM</w:t>
            </w:r>
          </w:p>
        </w:tc>
        <w:tc>
          <w:tcPr>
            <w:tcW w:w="1619" w:type="dxa"/>
          </w:tcPr>
          <w:p w14:paraId="7390D010" w14:textId="57E7F8B7" w:rsidR="00351AF6" w:rsidRPr="002978EA" w:rsidRDefault="00351AF6" w:rsidP="00351AF6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2978EA">
              <w:rPr>
                <w:rFonts w:cs="Times New Roman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2"/>
                  <w:szCs w:val="22"/>
                </w:rPr>
                <w:id w:val="-226849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51AF6" w:rsidRPr="00465F2F" w14:paraId="3F09BF63" w14:textId="77777777" w:rsidTr="00351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1385674B" w14:textId="236C8D95" w:rsidR="00351AF6" w:rsidRPr="007539C3" w:rsidRDefault="00351AF6" w:rsidP="00351AF6">
            <w:pPr>
              <w:pStyle w:val="Sraopastraipa"/>
              <w:spacing w:after="12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3.4.</w:t>
            </w:r>
          </w:p>
        </w:tc>
        <w:tc>
          <w:tcPr>
            <w:tcW w:w="6286" w:type="dxa"/>
          </w:tcPr>
          <w:p w14:paraId="34F9280E" w14:textId="77777777" w:rsidR="00351AF6" w:rsidRPr="00A95A95" w:rsidRDefault="00351AF6" w:rsidP="00351AF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  <w:caps/>
              </w:rPr>
              <w:t>4 dalis Ultragarso Terapijos</w:t>
            </w:r>
            <w:r w:rsidRPr="00A95A95">
              <w:rPr>
                <w:rFonts w:ascii="Times New Roman" w:hAnsi="Times New Roman"/>
                <w:b/>
                <w:bCs/>
                <w:caps/>
              </w:rPr>
              <w:t xml:space="preserve"> aparatas</w:t>
            </w:r>
          </w:p>
          <w:p w14:paraId="7FD8751F" w14:textId="77777777" w:rsidR="00351AF6" w:rsidRDefault="00351AF6" w:rsidP="00351AF6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305" w:type="dxa"/>
          </w:tcPr>
          <w:p w14:paraId="2E12250B" w14:textId="34C39F8C" w:rsidR="00351AF6" w:rsidRPr="007539C3" w:rsidRDefault="00351AF6" w:rsidP="00351AF6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……………..Eur be PVM</w:t>
            </w:r>
          </w:p>
        </w:tc>
        <w:tc>
          <w:tcPr>
            <w:tcW w:w="1619" w:type="dxa"/>
          </w:tcPr>
          <w:p w14:paraId="0923D75D" w14:textId="0BC9C712" w:rsidR="00351AF6" w:rsidRPr="002978EA" w:rsidRDefault="00351AF6" w:rsidP="00351AF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2978EA">
              <w:rPr>
                <w:rFonts w:cs="Times New Roman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2"/>
                  <w:szCs w:val="22"/>
                </w:rPr>
                <w:id w:val="-1379084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24231" w:rsidRPr="00465F2F" w14:paraId="47BAA412" w14:textId="77777777" w:rsidTr="00351AF6">
        <w:trPr>
          <w:trHeight w:val="6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4F5BCD02" w14:textId="77777777" w:rsidR="00324231" w:rsidRPr="007539C3" w:rsidRDefault="00324231" w:rsidP="00746C77">
            <w:pPr>
              <w:pStyle w:val="Sraopastraipa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6286" w:type="dxa"/>
          </w:tcPr>
          <w:p w14:paraId="0596971B" w14:textId="77777777" w:rsidR="00324231" w:rsidRDefault="00324231" w:rsidP="00746C77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Siūlomas įrangos pristatymo terminas mėn.</w:t>
            </w:r>
          </w:p>
          <w:p w14:paraId="5692742A" w14:textId="77777777" w:rsidR="00351AF6" w:rsidRDefault="00351AF6" w:rsidP="00746C77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 dalis</w:t>
            </w:r>
          </w:p>
          <w:p w14:paraId="013990DF" w14:textId="77777777" w:rsidR="00351AF6" w:rsidRDefault="00351AF6" w:rsidP="00746C77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dalis</w:t>
            </w:r>
          </w:p>
          <w:p w14:paraId="3925A27D" w14:textId="77777777" w:rsidR="00351AF6" w:rsidRDefault="00351AF6" w:rsidP="00746C77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 dalis</w:t>
            </w:r>
          </w:p>
          <w:p w14:paraId="0FD4B23A" w14:textId="0E0ECEFF" w:rsidR="00351AF6" w:rsidRDefault="00351AF6" w:rsidP="00746C77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 dalis</w:t>
            </w:r>
          </w:p>
        </w:tc>
        <w:tc>
          <w:tcPr>
            <w:tcW w:w="2305" w:type="dxa"/>
          </w:tcPr>
          <w:p w14:paraId="55E55BCF" w14:textId="77777777" w:rsidR="0091006E" w:rsidRDefault="0091006E" w:rsidP="0091006E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0ED6CEB2" w14:textId="2C74CBB1" w:rsidR="0091006E" w:rsidRDefault="0091006E" w:rsidP="0091006E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 dalis……..mėn.</w:t>
            </w:r>
          </w:p>
          <w:p w14:paraId="61C43B29" w14:textId="4B55A882" w:rsidR="0091006E" w:rsidRDefault="0091006E" w:rsidP="0091006E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dalis……..mėn.</w:t>
            </w:r>
          </w:p>
          <w:p w14:paraId="401E6C16" w14:textId="27A2E3E6" w:rsidR="0091006E" w:rsidRDefault="0091006E" w:rsidP="0091006E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 dalis……..mėn.</w:t>
            </w:r>
          </w:p>
          <w:p w14:paraId="6DC60F25" w14:textId="5C0F99C4" w:rsidR="00324231" w:rsidRPr="007539C3" w:rsidRDefault="0091006E" w:rsidP="0091006E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 dalis……..mėn.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888724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9" w:type="dxa"/>
              </w:tcPr>
              <w:p w14:paraId="623FE17F" w14:textId="78148140" w:rsidR="00324231" w:rsidRPr="002978EA" w:rsidRDefault="0091006E" w:rsidP="002978EA">
                <w:pPr>
                  <w:spacing w:line="240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746C77" w:rsidRPr="007539C3" w14:paraId="2F301FF1" w14:textId="77777777" w:rsidTr="00351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568D5103" w14:textId="77777777" w:rsidR="00746C77" w:rsidRPr="007539C3" w:rsidRDefault="00746C77" w:rsidP="00746C77">
            <w:pPr>
              <w:pStyle w:val="Sraopastraipa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6286" w:type="dxa"/>
          </w:tcPr>
          <w:p w14:paraId="0669CCAA" w14:textId="77777777" w:rsidR="00746C77" w:rsidRDefault="00746C77" w:rsidP="00746C77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305" w:type="dxa"/>
          </w:tcPr>
          <w:p w14:paraId="23DD50CE" w14:textId="77777777" w:rsidR="00746C77" w:rsidRPr="007539C3" w:rsidRDefault="00746C77" w:rsidP="00746C77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120150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9" w:type="dxa"/>
              </w:tcPr>
              <w:p w14:paraId="7C71A767" w14:textId="77777777" w:rsidR="00746C77" w:rsidRPr="007539C3" w:rsidRDefault="00746C77" w:rsidP="00746C77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746C77" w14:paraId="79247B2B" w14:textId="77777777" w:rsidTr="00351AF6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64462E66" w14:textId="77777777" w:rsidR="00746C77" w:rsidRPr="007539C3" w:rsidRDefault="00746C77" w:rsidP="00746C77">
            <w:pPr>
              <w:pStyle w:val="Sraopastraipa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cs="Times New Roman"/>
              </w:rPr>
            </w:pPr>
          </w:p>
        </w:tc>
        <w:tc>
          <w:tcPr>
            <w:tcW w:w="6286" w:type="dxa"/>
          </w:tcPr>
          <w:p w14:paraId="736EF4B0" w14:textId="77777777" w:rsidR="00746C77" w:rsidRDefault="00746C77" w:rsidP="00746C77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2305" w:type="dxa"/>
          </w:tcPr>
          <w:p w14:paraId="02AE0AE3" w14:textId="1EEB3F4B" w:rsidR="00746C77" w:rsidRPr="007539C3" w:rsidRDefault="00746C77" w:rsidP="00746C7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1344086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9" w:type="dxa"/>
              </w:tcPr>
              <w:p w14:paraId="69E45F2F" w14:textId="6FDF8070" w:rsidR="00746C77" w:rsidRDefault="0091006E" w:rsidP="00746C77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bookmarkEnd w:id="0"/>
    </w:tbl>
    <w:p w14:paraId="07962373" w14:textId="77777777" w:rsidR="00D14453" w:rsidRPr="005D499A" w:rsidRDefault="00D14453" w:rsidP="005D499A">
      <w:pPr>
        <w:tabs>
          <w:tab w:val="left" w:pos="5535"/>
        </w:tabs>
        <w:rPr>
          <w:lang w:val="lt-LT"/>
        </w:rPr>
      </w:pPr>
    </w:p>
    <w:sectPr w:rsidR="00D14453" w:rsidRPr="005D499A" w:rsidSect="00F1506A">
      <w:headerReference w:type="default" r:id="rId11"/>
      <w:footerReference w:type="default" r:id="rId12"/>
      <w:headerReference w:type="first" r:id="rId13"/>
      <w:pgSz w:w="12240" w:h="15840" w:code="1"/>
      <w:pgMar w:top="1440" w:right="144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13FBA" w14:textId="77777777" w:rsidR="00F77072" w:rsidRDefault="00F77072">
      <w:pPr>
        <w:spacing w:after="0" w:line="240" w:lineRule="auto"/>
      </w:pPr>
      <w:r>
        <w:separator/>
      </w:r>
    </w:p>
  </w:endnote>
  <w:endnote w:type="continuationSeparator" w:id="0">
    <w:p w14:paraId="4551BC67" w14:textId="77777777" w:rsidR="00F77072" w:rsidRDefault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BA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43563485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45CD79B2" w14:textId="3A373274" w:rsidR="00DD156F" w:rsidRPr="00DD156F" w:rsidRDefault="00DD156F" w:rsidP="00DD156F">
        <w:pPr>
          <w:pStyle w:val="Porat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 w:rsidR="001431C2">
          <w:rPr>
            <w:rFonts w:ascii="Calibri" w:hAnsi="Calibri"/>
          </w:rPr>
          <w:t>1</w:t>
        </w:r>
        <w:r w:rsidRPr="00DD156F">
          <w:rPr>
            <w:rFonts w:ascii="Calibri" w:hAnsi="Calibri"/>
          </w:rPr>
          <w:fldChar w:fldCharType="end"/>
        </w:r>
        <w:r w:rsidR="004D072F" w:rsidRPr="004D072F">
          <w:rPr>
            <w:rFonts w:ascii="Calibri" w:eastAsiaTheme="minorHAnsi" w:hAnsi="Calibri" w:cstheme="minorBidi"/>
            <w:color w:val="404040" w:themeColor="text1" w:themeTint="BF"/>
            <w:sz w:val="18"/>
            <w:lang w:val="lt-LT" w:eastAsia="lt-LT"/>
          </w:rPr>
          <w:t xml:space="preserve"> </w:t>
        </w:r>
      </w:p>
    </w:sdtContent>
  </w:sdt>
  <w:p w14:paraId="76C27D60" w14:textId="77777777" w:rsidR="00AB400D" w:rsidRDefault="00AB400D" w:rsidP="005D499A">
    <w:pPr>
      <w:pStyle w:val="Pora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4E7B0" w14:textId="77777777" w:rsidR="00F77072" w:rsidRDefault="00F77072">
      <w:pPr>
        <w:spacing w:after="0" w:line="240" w:lineRule="auto"/>
      </w:pPr>
      <w:r>
        <w:separator/>
      </w:r>
    </w:p>
  </w:footnote>
  <w:footnote w:type="continuationSeparator" w:id="0">
    <w:p w14:paraId="248DFF78" w14:textId="77777777" w:rsidR="00F77072" w:rsidRDefault="00F77072">
      <w:pPr>
        <w:spacing w:after="0" w:line="240" w:lineRule="auto"/>
      </w:pPr>
      <w:r>
        <w:continuationSeparator/>
      </w:r>
    </w:p>
  </w:footnote>
  <w:footnote w:id="1">
    <w:p w14:paraId="4AD68313" w14:textId="77777777" w:rsidR="003B6F66" w:rsidRPr="00424BEE" w:rsidRDefault="003B6F66" w:rsidP="003B6F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Jei tiekėjas nepažymės informacijos kaip konfidencialios, perkančioji organziacija turi teisę ją viešinti rinkos konsultacijos ir tyrimo suvestinėje, kurią turi teisę patalpinti CVP IS ir savo svetainėje bei kitose svetainėse.</w:t>
      </w:r>
      <w:r w:rsidR="00257E31">
        <w:t xml:space="preserve"> </w:t>
      </w:r>
      <w:r w:rsidR="00257E31" w:rsidRPr="00257E31">
        <w:t>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CFE64" w14:textId="77777777" w:rsidR="00F430AD" w:rsidRDefault="00F430A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52090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8D51981" w14:textId="77777777" w:rsidR="00F1506A" w:rsidRDefault="00F1506A">
        <w:pPr>
          <w:pStyle w:val="Antrats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40220F" w14:textId="77777777" w:rsidR="00F1506A" w:rsidRDefault="00F1506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BD582D"/>
    <w:multiLevelType w:val="hybridMultilevel"/>
    <w:tmpl w:val="E36C5F02"/>
    <w:lvl w:ilvl="0" w:tplc="E6640BB8">
      <w:start w:val="1"/>
      <w:numFmt w:val="decimal"/>
      <w:pStyle w:val="Antrat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420DB"/>
    <w:multiLevelType w:val="hybridMultilevel"/>
    <w:tmpl w:val="568234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42DC4"/>
    <w:multiLevelType w:val="hybridMultilevel"/>
    <w:tmpl w:val="76CAB6B8"/>
    <w:lvl w:ilvl="0" w:tplc="22C43B2E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  <w:color w:val="1F4E79" w:themeColor="accent1" w:themeShade="80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5" w15:restartNumberingAfterBreak="0">
    <w:nsid w:val="25864612"/>
    <w:multiLevelType w:val="hybridMultilevel"/>
    <w:tmpl w:val="CD1896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E5D71"/>
    <w:multiLevelType w:val="hybridMultilevel"/>
    <w:tmpl w:val="BFBE56B6"/>
    <w:lvl w:ilvl="0" w:tplc="DF622CE6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119F8"/>
    <w:multiLevelType w:val="hybridMultilevel"/>
    <w:tmpl w:val="F55C65F0"/>
    <w:lvl w:ilvl="0" w:tplc="22C43B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F4E79" w:themeColor="accent1" w:themeShade="80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7"/>
    <w:lvlOverride w:ilvl="0">
      <w:startOverride w:val="1"/>
    </w:lvlOverride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30"/>
  <w:doNotDisplayPageBoundaries/>
  <w:hideSpellingErrors/>
  <w:hideGrammaticalErrors/>
  <w:attachedTemplate r:id="rId1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9D4"/>
    <w:rsid w:val="0000067F"/>
    <w:rsid w:val="00000A2B"/>
    <w:rsid w:val="00027670"/>
    <w:rsid w:val="0003527F"/>
    <w:rsid w:val="00036F2C"/>
    <w:rsid w:val="000371D6"/>
    <w:rsid w:val="000372B7"/>
    <w:rsid w:val="000513D5"/>
    <w:rsid w:val="00067F33"/>
    <w:rsid w:val="000711AC"/>
    <w:rsid w:val="00075862"/>
    <w:rsid w:val="00075AAF"/>
    <w:rsid w:val="000B5FF2"/>
    <w:rsid w:val="000C22ED"/>
    <w:rsid w:val="000C2880"/>
    <w:rsid w:val="000D0447"/>
    <w:rsid w:val="000E604C"/>
    <w:rsid w:val="000E6510"/>
    <w:rsid w:val="000F7AA0"/>
    <w:rsid w:val="001079E5"/>
    <w:rsid w:val="001110C9"/>
    <w:rsid w:val="00140296"/>
    <w:rsid w:val="001431C2"/>
    <w:rsid w:val="00152817"/>
    <w:rsid w:val="00180D77"/>
    <w:rsid w:val="001829AF"/>
    <w:rsid w:val="001924EA"/>
    <w:rsid w:val="001A06DC"/>
    <w:rsid w:val="001B4D1D"/>
    <w:rsid w:val="001C071E"/>
    <w:rsid w:val="001C795D"/>
    <w:rsid w:val="001D217E"/>
    <w:rsid w:val="001D2F60"/>
    <w:rsid w:val="001E3F74"/>
    <w:rsid w:val="00210937"/>
    <w:rsid w:val="00212E45"/>
    <w:rsid w:val="0022163B"/>
    <w:rsid w:val="00224787"/>
    <w:rsid w:val="00225C41"/>
    <w:rsid w:val="00232ECB"/>
    <w:rsid w:val="00245D0E"/>
    <w:rsid w:val="0024740E"/>
    <w:rsid w:val="00250519"/>
    <w:rsid w:val="00253A13"/>
    <w:rsid w:val="002574CC"/>
    <w:rsid w:val="00257E31"/>
    <w:rsid w:val="002629E1"/>
    <w:rsid w:val="002978EA"/>
    <w:rsid w:val="002C1D50"/>
    <w:rsid w:val="002C444B"/>
    <w:rsid w:val="002D5EC7"/>
    <w:rsid w:val="002E2BB8"/>
    <w:rsid w:val="003237BB"/>
    <w:rsid w:val="00324231"/>
    <w:rsid w:val="00324BA6"/>
    <w:rsid w:val="00326C99"/>
    <w:rsid w:val="003339E6"/>
    <w:rsid w:val="003352C3"/>
    <w:rsid w:val="003430E3"/>
    <w:rsid w:val="003442A3"/>
    <w:rsid w:val="003470F6"/>
    <w:rsid w:val="00351AF6"/>
    <w:rsid w:val="00353125"/>
    <w:rsid w:val="003540C4"/>
    <w:rsid w:val="003607B2"/>
    <w:rsid w:val="00377BC8"/>
    <w:rsid w:val="00383602"/>
    <w:rsid w:val="00384F26"/>
    <w:rsid w:val="00390BF0"/>
    <w:rsid w:val="003A007D"/>
    <w:rsid w:val="003A30F0"/>
    <w:rsid w:val="003B3671"/>
    <w:rsid w:val="003B4B23"/>
    <w:rsid w:val="003B6F66"/>
    <w:rsid w:val="003C11A9"/>
    <w:rsid w:val="003C1A70"/>
    <w:rsid w:val="003C23AB"/>
    <w:rsid w:val="003D1517"/>
    <w:rsid w:val="003D176E"/>
    <w:rsid w:val="003D7E34"/>
    <w:rsid w:val="003E138B"/>
    <w:rsid w:val="003E31CC"/>
    <w:rsid w:val="003E68E6"/>
    <w:rsid w:val="003F7D8F"/>
    <w:rsid w:val="004041D2"/>
    <w:rsid w:val="00426EB5"/>
    <w:rsid w:val="004519D4"/>
    <w:rsid w:val="004542CA"/>
    <w:rsid w:val="00465F2F"/>
    <w:rsid w:val="00466BE6"/>
    <w:rsid w:val="00467FEC"/>
    <w:rsid w:val="00497A82"/>
    <w:rsid w:val="004B0EDB"/>
    <w:rsid w:val="004C67DD"/>
    <w:rsid w:val="004D072F"/>
    <w:rsid w:val="004D23DD"/>
    <w:rsid w:val="004D3E24"/>
    <w:rsid w:val="004E6A22"/>
    <w:rsid w:val="004E6D06"/>
    <w:rsid w:val="004E74A9"/>
    <w:rsid w:val="004F5544"/>
    <w:rsid w:val="005114D2"/>
    <w:rsid w:val="005124F6"/>
    <w:rsid w:val="00512DD8"/>
    <w:rsid w:val="005213D5"/>
    <w:rsid w:val="005322CC"/>
    <w:rsid w:val="00547C00"/>
    <w:rsid w:val="00551681"/>
    <w:rsid w:val="0056484F"/>
    <w:rsid w:val="005746EB"/>
    <w:rsid w:val="00581364"/>
    <w:rsid w:val="005969ED"/>
    <w:rsid w:val="00597D2B"/>
    <w:rsid w:val="005C4175"/>
    <w:rsid w:val="005C737F"/>
    <w:rsid w:val="005C7F72"/>
    <w:rsid w:val="005D0200"/>
    <w:rsid w:val="005D499A"/>
    <w:rsid w:val="005D4D1C"/>
    <w:rsid w:val="00603836"/>
    <w:rsid w:val="0061487C"/>
    <w:rsid w:val="006164CF"/>
    <w:rsid w:val="006176D0"/>
    <w:rsid w:val="0062467D"/>
    <w:rsid w:val="006327D3"/>
    <w:rsid w:val="00641336"/>
    <w:rsid w:val="00642AD7"/>
    <w:rsid w:val="0064630D"/>
    <w:rsid w:val="00685CF6"/>
    <w:rsid w:val="006906F3"/>
    <w:rsid w:val="00690C38"/>
    <w:rsid w:val="00695053"/>
    <w:rsid w:val="00696129"/>
    <w:rsid w:val="006B1FB9"/>
    <w:rsid w:val="006D3647"/>
    <w:rsid w:val="006E6A29"/>
    <w:rsid w:val="006F6CD9"/>
    <w:rsid w:val="00726DD4"/>
    <w:rsid w:val="00746C77"/>
    <w:rsid w:val="007539C3"/>
    <w:rsid w:val="007556C2"/>
    <w:rsid w:val="00777598"/>
    <w:rsid w:val="007A748D"/>
    <w:rsid w:val="007B4608"/>
    <w:rsid w:val="007E0462"/>
    <w:rsid w:val="007E421F"/>
    <w:rsid w:val="007F4C40"/>
    <w:rsid w:val="007F5931"/>
    <w:rsid w:val="0080588A"/>
    <w:rsid w:val="0081102C"/>
    <w:rsid w:val="00821BEF"/>
    <w:rsid w:val="008538D2"/>
    <w:rsid w:val="00870552"/>
    <w:rsid w:val="008732E1"/>
    <w:rsid w:val="00874799"/>
    <w:rsid w:val="00874825"/>
    <w:rsid w:val="008754CF"/>
    <w:rsid w:val="008A30A9"/>
    <w:rsid w:val="008A5838"/>
    <w:rsid w:val="008B14FC"/>
    <w:rsid w:val="008C2171"/>
    <w:rsid w:val="008C4058"/>
    <w:rsid w:val="008E2722"/>
    <w:rsid w:val="008F6D21"/>
    <w:rsid w:val="00903A12"/>
    <w:rsid w:val="009074EF"/>
    <w:rsid w:val="00907871"/>
    <w:rsid w:val="0091006E"/>
    <w:rsid w:val="00923267"/>
    <w:rsid w:val="00924EE9"/>
    <w:rsid w:val="00925848"/>
    <w:rsid w:val="00927EE8"/>
    <w:rsid w:val="0093048F"/>
    <w:rsid w:val="009315F8"/>
    <w:rsid w:val="009334D8"/>
    <w:rsid w:val="009342AF"/>
    <w:rsid w:val="00941490"/>
    <w:rsid w:val="009550B9"/>
    <w:rsid w:val="00957760"/>
    <w:rsid w:val="00980C64"/>
    <w:rsid w:val="009A4F20"/>
    <w:rsid w:val="009B1BB1"/>
    <w:rsid w:val="009B5856"/>
    <w:rsid w:val="009C49AD"/>
    <w:rsid w:val="009C51DD"/>
    <w:rsid w:val="009C7600"/>
    <w:rsid w:val="009E7C81"/>
    <w:rsid w:val="009F7998"/>
    <w:rsid w:val="00A142B2"/>
    <w:rsid w:val="00A260E2"/>
    <w:rsid w:val="00A34902"/>
    <w:rsid w:val="00A55BFB"/>
    <w:rsid w:val="00A722E1"/>
    <w:rsid w:val="00A72A6A"/>
    <w:rsid w:val="00A75FB5"/>
    <w:rsid w:val="00A807A0"/>
    <w:rsid w:val="00A83A4B"/>
    <w:rsid w:val="00A84B09"/>
    <w:rsid w:val="00A8635A"/>
    <w:rsid w:val="00A936B0"/>
    <w:rsid w:val="00AB400D"/>
    <w:rsid w:val="00AC158F"/>
    <w:rsid w:val="00AD15C5"/>
    <w:rsid w:val="00AD1F4E"/>
    <w:rsid w:val="00AD3363"/>
    <w:rsid w:val="00AD7B38"/>
    <w:rsid w:val="00AE5EDE"/>
    <w:rsid w:val="00B043C5"/>
    <w:rsid w:val="00B124FE"/>
    <w:rsid w:val="00B14AF9"/>
    <w:rsid w:val="00B15919"/>
    <w:rsid w:val="00B33587"/>
    <w:rsid w:val="00B37BBB"/>
    <w:rsid w:val="00B450F4"/>
    <w:rsid w:val="00B47BC8"/>
    <w:rsid w:val="00B54DE4"/>
    <w:rsid w:val="00B66337"/>
    <w:rsid w:val="00B84682"/>
    <w:rsid w:val="00BA4E80"/>
    <w:rsid w:val="00BB6688"/>
    <w:rsid w:val="00BC7426"/>
    <w:rsid w:val="00BD4A42"/>
    <w:rsid w:val="00BE7B75"/>
    <w:rsid w:val="00BE7DE6"/>
    <w:rsid w:val="00BF79A6"/>
    <w:rsid w:val="00C0108F"/>
    <w:rsid w:val="00C026B4"/>
    <w:rsid w:val="00C12525"/>
    <w:rsid w:val="00C131B6"/>
    <w:rsid w:val="00C26AB1"/>
    <w:rsid w:val="00C3545C"/>
    <w:rsid w:val="00C41986"/>
    <w:rsid w:val="00C42383"/>
    <w:rsid w:val="00C53E8F"/>
    <w:rsid w:val="00C54217"/>
    <w:rsid w:val="00C62F84"/>
    <w:rsid w:val="00C65911"/>
    <w:rsid w:val="00C833CE"/>
    <w:rsid w:val="00C86091"/>
    <w:rsid w:val="00C94CD6"/>
    <w:rsid w:val="00C973CF"/>
    <w:rsid w:val="00C978AA"/>
    <w:rsid w:val="00CA3D74"/>
    <w:rsid w:val="00CA69A0"/>
    <w:rsid w:val="00CA73EA"/>
    <w:rsid w:val="00CE57CE"/>
    <w:rsid w:val="00D14453"/>
    <w:rsid w:val="00D16862"/>
    <w:rsid w:val="00D22952"/>
    <w:rsid w:val="00D457ED"/>
    <w:rsid w:val="00D55821"/>
    <w:rsid w:val="00D60D4A"/>
    <w:rsid w:val="00D614D3"/>
    <w:rsid w:val="00D7622C"/>
    <w:rsid w:val="00D76AC7"/>
    <w:rsid w:val="00D85067"/>
    <w:rsid w:val="00D862F5"/>
    <w:rsid w:val="00D8652C"/>
    <w:rsid w:val="00D962A9"/>
    <w:rsid w:val="00DB1C0F"/>
    <w:rsid w:val="00DD156F"/>
    <w:rsid w:val="00DD7AC7"/>
    <w:rsid w:val="00E0000D"/>
    <w:rsid w:val="00E04A0E"/>
    <w:rsid w:val="00E12CE0"/>
    <w:rsid w:val="00E13154"/>
    <w:rsid w:val="00E27B1C"/>
    <w:rsid w:val="00E36D54"/>
    <w:rsid w:val="00E41EB4"/>
    <w:rsid w:val="00E7731A"/>
    <w:rsid w:val="00E8045E"/>
    <w:rsid w:val="00E84A9F"/>
    <w:rsid w:val="00E904C7"/>
    <w:rsid w:val="00E90F96"/>
    <w:rsid w:val="00E9545D"/>
    <w:rsid w:val="00EB603E"/>
    <w:rsid w:val="00EC022B"/>
    <w:rsid w:val="00EC1F32"/>
    <w:rsid w:val="00EC6AE5"/>
    <w:rsid w:val="00EE0E69"/>
    <w:rsid w:val="00EE10FB"/>
    <w:rsid w:val="00EF3720"/>
    <w:rsid w:val="00F01419"/>
    <w:rsid w:val="00F10E34"/>
    <w:rsid w:val="00F1506A"/>
    <w:rsid w:val="00F15DE0"/>
    <w:rsid w:val="00F20FF3"/>
    <w:rsid w:val="00F24A26"/>
    <w:rsid w:val="00F308A2"/>
    <w:rsid w:val="00F41194"/>
    <w:rsid w:val="00F430AD"/>
    <w:rsid w:val="00F453DF"/>
    <w:rsid w:val="00F502E2"/>
    <w:rsid w:val="00F50C96"/>
    <w:rsid w:val="00F55E4A"/>
    <w:rsid w:val="00F6213C"/>
    <w:rsid w:val="00F718C8"/>
    <w:rsid w:val="00F72011"/>
    <w:rsid w:val="00F77072"/>
    <w:rsid w:val="00F801FB"/>
    <w:rsid w:val="00F802CF"/>
    <w:rsid w:val="00F8152D"/>
    <w:rsid w:val="00F84F99"/>
    <w:rsid w:val="00F90374"/>
    <w:rsid w:val="00F95A09"/>
    <w:rsid w:val="00FB14EE"/>
    <w:rsid w:val="00FB2F4A"/>
    <w:rsid w:val="00FD61A7"/>
    <w:rsid w:val="00FE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ADF7A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aliases w:val="Body"/>
    <w:qFormat/>
    <w:rsid w:val="00F801FB"/>
    <w:pPr>
      <w:spacing w:line="360" w:lineRule="auto"/>
    </w:pPr>
    <w:rPr>
      <w:rFonts w:ascii="Calibri" w:hAnsi="Calibri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link w:val="PavadinimasDiagrama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Lentelstinklelis">
    <w:name w:val="Table Grid"/>
    <w:basedOn w:val="prastojilente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antrat">
    <w:name w:val="Subtitle"/>
    <w:basedOn w:val="prastasis"/>
    <w:next w:val="prastasis"/>
    <w:link w:val="PaantratDiagrama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b/>
      <w:bCs/>
      <w:color w:val="5B9BD5" w:themeColor="accent1"/>
      <w:sz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prastojilente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prastasis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Betarp">
    <w:name w:val="No Spacing"/>
    <w:uiPriority w:val="36"/>
    <w:qFormat/>
    <w:pPr>
      <w:spacing w:after="0" w:line="240" w:lineRule="auto"/>
    </w:pPr>
  </w:style>
  <w:style w:type="character" w:customStyle="1" w:styleId="Antrat2Diagrama">
    <w:name w:val="Antraštė 2 Diagrama"/>
    <w:basedOn w:val="Numatytasispastraiposriftas"/>
    <w:link w:val="Antrat2"/>
    <w:uiPriority w:val="9"/>
    <w:rPr>
      <w:b/>
      <w:bCs/>
      <w:color w:val="5B9BD5" w:themeColor="accent1"/>
      <w:sz w:val="24"/>
    </w:rPr>
  </w:style>
  <w:style w:type="paragraph" w:styleId="Sraassuenkleliais">
    <w:name w:val="List Bullet"/>
    <w:basedOn w:val="prastasis"/>
    <w:uiPriority w:val="1"/>
    <w:unhideWhenUsed/>
    <w:qFormat/>
    <w:pPr>
      <w:numPr>
        <w:numId w:val="2"/>
      </w:numPr>
      <w:spacing w:after="60"/>
    </w:p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4tinkleliolentel-1parykinimas">
    <w:name w:val="Grid Table 4 Accent 1"/>
    <w:basedOn w:val="prastojilente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viesus">
    <w:name w:val="Grid Table Light"/>
    <w:basedOn w:val="prastojilente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prastojilente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Pr>
      <w:i/>
      <w:iCs/>
      <w:sz w:val="14"/>
    </w:rPr>
  </w:style>
  <w:style w:type="paragraph" w:styleId="prastasiniatinklio">
    <w:name w:val="Normal (Web)"/>
    <w:basedOn w:val="prastasis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Sraopastraipa">
    <w:name w:val="List Paragraph"/>
    <w:basedOn w:val="prastasis"/>
    <w:link w:val="SraopastraipaDiagrama"/>
    <w:uiPriority w:val="34"/>
    <w:qFormat/>
    <w:rsid w:val="001D2F60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SraopastraipaDiagrama">
    <w:name w:val="Sąrašo pastraipa Diagrama"/>
    <w:link w:val="Sraopastraipa"/>
    <w:uiPriority w:val="34"/>
    <w:locked/>
    <w:rsid w:val="001D2F60"/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03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90374"/>
    <w:pPr>
      <w:spacing w:line="240" w:lineRule="auto"/>
    </w:pPr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90374"/>
    <w:rPr>
      <w:rFonts w:ascii="Calibri" w:hAnsi="Calibri"/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037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0374"/>
    <w:rPr>
      <w:rFonts w:ascii="Calibri" w:hAnsi="Calibri"/>
      <w:b/>
      <w:bCs/>
      <w:sz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0374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0374"/>
    <w:rPr>
      <w:rFonts w:ascii="Segoe UI" w:hAnsi="Segoe UI" w:cs="Segoe UI"/>
      <w:szCs w:val="18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B6F66"/>
    <w:rPr>
      <w:vertAlign w:val="superscript"/>
    </w:rPr>
  </w:style>
  <w:style w:type="character" w:customStyle="1" w:styleId="CharStyle6">
    <w:name w:val="CharStyle6"/>
    <w:basedOn w:val="Numatytasispastraiposriftas"/>
    <w:qFormat/>
    <w:rsid w:val="00D7622C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customStyle="1" w:styleId="a">
    <w:name w:val="Основной текст"/>
    <w:qFormat/>
    <w:rsid w:val="00D7622C"/>
    <w:pPr>
      <w:widowControl w:val="0"/>
      <w:suppressAutoHyphens/>
      <w:overflowPunct w:val="0"/>
      <w:spacing w:after="0" w:line="276" w:lineRule="auto"/>
    </w:pPr>
    <w:rPr>
      <w:rFonts w:ascii="Times New Roman" w:eastAsia="Times New Roman" w:hAnsi="Times New Roman" w:cs="Times New Roman"/>
      <w:color w:val="000000"/>
      <w:sz w:val="20"/>
      <w:lang w:val="lt-LT" w:eastAsia="lt-LT" w:bidi="lt-LT"/>
    </w:rPr>
  </w:style>
  <w:style w:type="paragraph" w:styleId="Pataisymai">
    <w:name w:val="Revision"/>
    <w:hidden/>
    <w:uiPriority w:val="99"/>
    <w:semiHidden/>
    <w:rsid w:val="00957760"/>
    <w:pPr>
      <w:spacing w:after="0" w:line="240" w:lineRule="auto"/>
    </w:pPr>
    <w:rPr>
      <w:rFonts w:ascii="Calibri" w:hAnsi="Calibri"/>
    </w:rPr>
  </w:style>
  <w:style w:type="paragraph" w:styleId="Pagrindinistekstas">
    <w:name w:val="Body Text"/>
    <w:basedOn w:val="prastasis"/>
    <w:link w:val="PagrindinistekstasDiagrama"/>
    <w:rsid w:val="00E8045E"/>
    <w:pPr>
      <w:suppressAutoHyphens/>
      <w:spacing w:after="140" w:line="276" w:lineRule="auto"/>
    </w:pPr>
    <w:rPr>
      <w:rFonts w:ascii="Liberation Serif" w:eastAsia="NSimSun" w:hAnsi="Liberation Serif" w:cs="Lucida Sans"/>
      <w:color w:val="auto"/>
      <w:kern w:val="2"/>
      <w:sz w:val="24"/>
      <w:szCs w:val="24"/>
      <w:lang w:eastAsia="zh-CN" w:bidi="hi-IN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8045E"/>
    <w:rPr>
      <w:rFonts w:ascii="Liberation Serif" w:eastAsia="NSimSun" w:hAnsi="Liberation Serif" w:cs="Lucida Sans"/>
      <w:color w:val="auto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1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561C1028CC5C84A9E8A93ED12E7249F" ma:contentTypeVersion="0" ma:contentTypeDescription="Kurkite naują dokumentą." ma:contentTypeScope="" ma:versionID="bbe45f67a48d22481b0c3698e05ae0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8CF9C-72BE-44EE-9087-18D7F3448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564637-EC86-408E-B8B2-EB3EAA49BB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403BF-B623-4261-82FA-423106C1CA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37DDB8-5B82-4478-A051-3F56A922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41</TotalTime>
  <Pages>1</Pages>
  <Words>1561</Words>
  <Characters>890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User</cp:lastModifiedBy>
  <cp:revision>26</cp:revision>
  <dcterms:created xsi:type="dcterms:W3CDTF">2026-01-07T12:23:00Z</dcterms:created>
  <dcterms:modified xsi:type="dcterms:W3CDTF">2026-06-03T12:37:00Z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0x010100C561C1028CC5C84A9E8A93ED12E7249F</vt:lpwstr>
  </property>
</Properties>
</file>